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7228A1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7228A1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7228A1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7228A1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7F1DA4"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="007F1DA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7F1DA4" w:rsidRPr="00683B82">
        <w:rPr>
          <w:rFonts w:ascii="TH SarabunPSK" w:hAnsi="TH SarabunPSK" w:cs="TH SarabunPSK"/>
          <w:b/>
          <w:bCs/>
          <w:sz w:val="29"/>
          <w:szCs w:val="29"/>
          <w:cs/>
        </w:rPr>
        <w:t>ระดับความสำเร็จของการดำเนินการและการเข้าร่วมแข่งขันกีฬา</w:t>
      </w:r>
      <w:r w:rsidR="007F1DA4">
        <w:rPr>
          <w:rFonts w:ascii="TH SarabunPSK" w:hAnsi="TH SarabunPSK" w:cs="TH SarabunPSK" w:hint="cs"/>
          <w:b/>
          <w:bCs/>
          <w:sz w:val="29"/>
          <w:szCs w:val="29"/>
          <w:cs/>
        </w:rPr>
        <w:t>มหาวิทยาลัยอาเซียน</w:t>
      </w:r>
      <w:r w:rsidR="007F1DA4" w:rsidRPr="00366CB5">
        <w:rPr>
          <w:rFonts w:ascii="TH SarabunPSK" w:hAnsi="TH SarabunPSK" w:cs="TH SarabunPSK"/>
          <w:b/>
          <w:bCs/>
          <w:sz w:val="29"/>
          <w:szCs w:val="29"/>
          <w:cs/>
        </w:rPr>
        <w:t xml:space="preserve"> ครั้งที่ </w:t>
      </w:r>
      <w:r w:rsidR="007F1DA4">
        <w:rPr>
          <w:rFonts w:ascii="TH SarabunPSK" w:hAnsi="TH SarabunPSK" w:cs="TH SarabunPSK" w:hint="cs"/>
          <w:b/>
          <w:bCs/>
          <w:sz w:val="29"/>
          <w:szCs w:val="29"/>
          <w:cs/>
        </w:rPr>
        <w:t xml:space="preserve">19 </w:t>
      </w:r>
      <w:r w:rsidR="007F1DA4">
        <w:rPr>
          <w:rFonts w:ascii="TH SarabunPSK" w:hAnsi="TH SarabunPSK" w:cs="TH SarabunPSK"/>
          <w:b/>
          <w:bCs/>
          <w:sz w:val="29"/>
          <w:szCs w:val="29"/>
          <w:cs/>
        </w:rPr>
        <w:tab/>
      </w:r>
      <w:r w:rsidR="007F1DA4">
        <w:rPr>
          <w:rFonts w:ascii="TH SarabunPSK" w:hAnsi="TH SarabunPSK" w:cs="TH SarabunPSK"/>
          <w:b/>
          <w:bCs/>
          <w:sz w:val="29"/>
          <w:szCs w:val="29"/>
          <w:cs/>
        </w:rPr>
        <w:tab/>
      </w:r>
      <w:r w:rsidR="007F1DA4">
        <w:rPr>
          <w:rFonts w:ascii="TH SarabunPSK" w:hAnsi="TH SarabunPSK" w:cs="TH SarabunPSK" w:hint="cs"/>
          <w:b/>
          <w:bCs/>
          <w:sz w:val="29"/>
          <w:szCs w:val="29"/>
          <w:cs/>
        </w:rPr>
        <w:t>ณ สาธารณรัฐแห่งสหภาพเมียนมาร์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7F1DA4" w:rsidRPr="00683B82">
        <w:rPr>
          <w:rFonts w:ascii="TH SarabunPSK" w:hAnsi="TH SarabunPSK" w:cs="TH SarabunPSK"/>
          <w:b/>
          <w:bCs/>
          <w:sz w:val="29"/>
          <w:szCs w:val="29"/>
          <w:cs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7F1DA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E176A0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bookmarkStart w:id="0" w:name="_GoBack"/>
      <w:bookmarkEnd w:id="0"/>
      <w:r w:rsidR="007F1DA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6521"/>
      </w:tblGrid>
      <w:tr w:rsidR="005374C4" w:rsidRPr="00932AC9" w:rsidTr="007F1DA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7F1DA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7F1DA4" w:rsidP="007F1DA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7A74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ข้าร่วมประชุมกับผู้แทนหัวหน้านักกีฬาจากประเทศสมาชิกอาเซียนที่จะเข้าร่วมการแข่งขันกีฬามหาวิทยาลัยอาเซียน เพื่อทำความเข้าใจและข้อตกลงกำหนดชนิดกีฬาและจัดส่งนักกีฬาเข้าร่วมการแข่งขัน </w:t>
            </w:r>
            <w:r w:rsidRPr="009D585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ณ </w:t>
            </w:r>
            <w:r w:rsidRPr="009D585C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</w:tr>
      <w:tr w:rsidR="00376665" w:rsidRPr="00932AC9" w:rsidTr="007F1DA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7F1DA4" w:rsidP="007F1DA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พิจารณาจัดสรรงบประมาณขออนุมัติงบประมาณและจัดเตรียมแนวทางการดำเนินงานการเตรียมการและส่งนักกีฬาเข้าร่วมการแข่งขันกีฬามหาวิทยาลัยอาเซียน ร่วมกับมหาวิทยาลัยรังสิต</w:t>
            </w:r>
          </w:p>
        </w:tc>
      </w:tr>
      <w:tr w:rsidR="00376665" w:rsidRPr="00932AC9" w:rsidTr="007F1DA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7F1DA4" w:rsidP="007F1DA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ดำเนินการประชุมร่วมกับ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มหาวิทยาลัยรังสิตและ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กกมท. </w:t>
            </w:r>
            <w:r w:rsidRPr="00683B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เพื่อวางแผนและจัดทำกำหนดการในการคัดเลือกนักกีฬา การฝึกซ้อมก่อนการแข่งขันและการเตรียมความพร้อมในด้านต่างๆเช่น งบประมาณ การเดิน</w:t>
            </w:r>
            <w:r w:rsidRPr="00683B82">
              <w:rPr>
                <w:rFonts w:ascii="TH SarabunPSK" w:hAnsi="TH SarabunPSK" w:cs="TH SarabunPSK"/>
                <w:sz w:val="30"/>
                <w:szCs w:val="30"/>
                <w:cs/>
              </w:rPr>
              <w:t>ทาง การจัดซื้อ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จัดจ้างผลิต</w:t>
            </w:r>
            <w:r w:rsidRPr="00683B82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เครื่องแต่งกายและอุปกรณ์กีฬาที่จำเป็น ฯลฯ</w:t>
            </w:r>
          </w:p>
        </w:tc>
      </w:tr>
      <w:tr w:rsidR="00376665" w:rsidRPr="00932AC9" w:rsidTr="007F1DA4">
        <w:trPr>
          <w:trHeight w:val="7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7F1DA4" w:rsidP="007F1DA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3B82">
              <w:rPr>
                <w:rFonts w:ascii="TH SarabunPSK" w:hAnsi="TH SarabunPSK" w:cs="TH SarabunPSK"/>
                <w:sz w:val="30"/>
                <w:szCs w:val="30"/>
                <w:cs/>
              </w:rPr>
              <w:t>ประสานจัดประชุม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แถลงข่าวและ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ชี้แจง ให้ข้อมูลต่างๆ การ</w:t>
            </w:r>
            <w:r w:rsidRPr="00683B82">
              <w:rPr>
                <w:rFonts w:ascii="TH SarabunPSK" w:hAnsi="TH SarabunPSK" w:cs="TH SarabunPSK"/>
                <w:sz w:val="30"/>
                <w:szCs w:val="30"/>
                <w:cs/>
              </w:rPr>
              <w:t>อำนวยความสะดวกให้แก่คณะนักกีฬาและเจ้าหน้าที่ทั้งก่อนการแข่งขันและในระหว่างการเข้าร่วมแข่งขันอาทิ การเดินทาง การเข้าที่พัก การบริการทางการแพทย์ ข้อมูลกำหนดการแข่งขัน และอื่นๆ</w:t>
            </w:r>
          </w:p>
        </w:tc>
      </w:tr>
      <w:tr w:rsidR="00376665" w:rsidRPr="00932AC9" w:rsidTr="007F1DA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7F1DA4" w:rsidP="007F1DA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รวบรวมข้อมูลและจัดทำ</w:t>
            </w:r>
            <w:r w:rsidRPr="00683B82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รายงานสรุปผลการเข้าร่วมแข่งขันเสนอต่อสำนักงานคณะกรรมการการอุดมศึกษา</w:t>
            </w:r>
          </w:p>
        </w:tc>
      </w:tr>
    </w:tbl>
    <w:p w:rsidR="00C50638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7F1DA4" w:rsidRDefault="007F1DA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7F1DA4" w:rsidRDefault="007F1DA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7F1DA4" w:rsidRPr="00932AC9" w:rsidRDefault="007F1DA4" w:rsidP="00892E47">
      <w:pPr>
        <w:pStyle w:val="FootnoteText"/>
        <w:rPr>
          <w:rFonts w:ascii="TH SarabunPSK" w:hAnsi="TH SarabunPSK" w:cs="TH SarabunPSK" w:hint="cs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932AC9" w:rsidTr="00465674">
        <w:trPr>
          <w:trHeight w:val="418"/>
        </w:trPr>
        <w:tc>
          <w:tcPr>
            <w:tcW w:w="3710" w:type="dxa"/>
            <w:vAlign w:val="center"/>
          </w:tcPr>
          <w:p w:rsidR="00376665" w:rsidRPr="007F1DA4" w:rsidRDefault="007F1DA4" w:rsidP="007F1DA4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7F1DA4">
              <w:rPr>
                <w:rFonts w:ascii="TH SarabunPSK" w:hAnsi="TH SarabunPSK" w:cs="TH SarabunPSK"/>
                <w:sz w:val="29"/>
                <w:szCs w:val="29"/>
                <w:cs/>
              </w:rPr>
              <w:t>ระดับความสำเร็จของการดำเนินการและการเข้าร่วมแข่งขันกีฬา</w:t>
            </w:r>
            <w:r w:rsidRPr="007F1DA4">
              <w:rPr>
                <w:rFonts w:ascii="TH SarabunPSK" w:hAnsi="TH SarabunPSK" w:cs="TH SarabunPSK" w:hint="cs"/>
                <w:sz w:val="29"/>
                <w:szCs w:val="29"/>
                <w:cs/>
              </w:rPr>
              <w:t>มหาวิทยาลัยอาเซียน</w:t>
            </w:r>
            <w:r w:rsidRPr="007F1DA4">
              <w:rPr>
                <w:rFonts w:ascii="TH SarabunPSK" w:hAnsi="TH SarabunPSK" w:cs="TH SarabunPSK"/>
                <w:sz w:val="29"/>
                <w:szCs w:val="29"/>
                <w:cs/>
              </w:rPr>
              <w:t xml:space="preserve"> ครั้งที่ </w:t>
            </w:r>
            <w:r w:rsidRPr="007F1DA4">
              <w:rPr>
                <w:rFonts w:ascii="TH SarabunPSK" w:hAnsi="TH SarabunPSK" w:cs="TH SarabunPSK" w:hint="cs"/>
                <w:sz w:val="29"/>
                <w:szCs w:val="29"/>
                <w:cs/>
              </w:rPr>
              <w:t>19 ณ สาธารณรัฐแห่งสหภาพเมียนมาร์</w:t>
            </w:r>
          </w:p>
        </w:tc>
        <w:tc>
          <w:tcPr>
            <w:tcW w:w="1330" w:type="dxa"/>
          </w:tcPr>
          <w:p w:rsidR="00376665" w:rsidRPr="007F1DA4" w:rsidRDefault="007F1DA4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F1DA4">
              <w:rPr>
                <w:rFonts w:ascii="TH SarabunPSK" w:hAnsi="TH SarabunPSK" w:cs="TH SarabunPSK"/>
                <w:sz w:val="29"/>
                <w:szCs w:val="29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92798B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CC5" w:rsidRDefault="003B7CC5" w:rsidP="007C7324">
      <w:r>
        <w:separator/>
      </w:r>
    </w:p>
  </w:endnote>
  <w:endnote w:type="continuationSeparator" w:id="0">
    <w:p w:rsidR="003B7CC5" w:rsidRDefault="003B7CC5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CC5" w:rsidRDefault="003B7CC5" w:rsidP="007C7324">
      <w:r>
        <w:separator/>
      </w:r>
    </w:p>
  </w:footnote>
  <w:footnote w:type="continuationSeparator" w:id="0">
    <w:p w:rsidR="003B7CC5" w:rsidRDefault="003B7CC5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228A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ส่งเสริมและพัฒนาศักยภาพนักศึกษา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228A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ส่งเสริมและพัฒนาศักยภาพนักศึกษา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228A1"/>
    <w:rsid w:val="00776949"/>
    <w:rsid w:val="007A12A4"/>
    <w:rsid w:val="007C7324"/>
    <w:rsid w:val="007E1078"/>
    <w:rsid w:val="007F1DA4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176A0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BC58DF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288FC-A70F-4C96-B78A-CBD10F6E0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6</cp:revision>
  <cp:lastPrinted>2013-03-01T03:26:00Z</cp:lastPrinted>
  <dcterms:created xsi:type="dcterms:W3CDTF">2018-12-28T06:06:00Z</dcterms:created>
  <dcterms:modified xsi:type="dcterms:W3CDTF">2018-12-28T06:26:00Z</dcterms:modified>
</cp:coreProperties>
</file>